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9BB" w:rsidRDefault="007219BB" w:rsidP="003C1735">
      <w:pPr>
        <w:jc w:val="center"/>
        <w:rPr>
          <w:b/>
          <w:bCs/>
          <w:sz w:val="28"/>
          <w:szCs w:val="28"/>
        </w:rPr>
      </w:pPr>
    </w:p>
    <w:p w:rsidR="007219BB" w:rsidRDefault="007219BB" w:rsidP="003C17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</w:t>
      </w:r>
    </w:p>
    <w:p w:rsidR="007219BB" w:rsidRPr="00B3391E" w:rsidRDefault="007219BB" w:rsidP="003C173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</w:t>
      </w:r>
      <w:r w:rsidRPr="00B3391E">
        <w:rPr>
          <w:b/>
          <w:bCs/>
          <w:sz w:val="28"/>
          <w:szCs w:val="28"/>
        </w:rPr>
        <w:t>ИЦИПАЛЬНОГО ОБРАЗОВАНИЯ</w:t>
      </w:r>
    </w:p>
    <w:p w:rsidR="007219BB" w:rsidRPr="00B3391E" w:rsidRDefault="007219BB" w:rsidP="003C1735">
      <w:pPr>
        <w:jc w:val="center"/>
        <w:rPr>
          <w:b/>
          <w:bCs/>
          <w:sz w:val="28"/>
          <w:szCs w:val="28"/>
        </w:rPr>
      </w:pPr>
      <w:r w:rsidRPr="00B3391E">
        <w:rPr>
          <w:b/>
          <w:bCs/>
          <w:sz w:val="28"/>
          <w:szCs w:val="28"/>
        </w:rPr>
        <w:t>«ЛЕНСКИЙ МУНИЦИПАЛЬНЫЙ РАЙОН»</w:t>
      </w:r>
    </w:p>
    <w:p w:rsidR="007219BB" w:rsidRPr="00B3391E" w:rsidRDefault="007219BB" w:rsidP="003C1735">
      <w:pPr>
        <w:jc w:val="center"/>
        <w:rPr>
          <w:b/>
          <w:bCs/>
          <w:sz w:val="28"/>
          <w:szCs w:val="28"/>
        </w:rPr>
      </w:pPr>
      <w:r w:rsidRPr="00B3391E">
        <w:rPr>
          <w:b/>
          <w:bCs/>
          <w:sz w:val="28"/>
          <w:szCs w:val="28"/>
        </w:rPr>
        <w:t>ФИНАНСОВЫЙ ОТДЕЛ</w:t>
      </w:r>
      <w:r w:rsidRPr="00B3391E">
        <w:rPr>
          <w:b/>
          <w:bCs/>
          <w:sz w:val="28"/>
          <w:szCs w:val="28"/>
        </w:rPr>
        <w:br/>
      </w:r>
    </w:p>
    <w:p w:rsidR="007219BB" w:rsidRPr="00B3391E" w:rsidRDefault="007219BB" w:rsidP="003C1735">
      <w:pPr>
        <w:jc w:val="center"/>
        <w:rPr>
          <w:b/>
          <w:bCs/>
          <w:sz w:val="28"/>
          <w:szCs w:val="28"/>
        </w:rPr>
      </w:pPr>
    </w:p>
    <w:p w:rsidR="007219BB" w:rsidRPr="00B3391E" w:rsidRDefault="007219BB" w:rsidP="003C1735">
      <w:pPr>
        <w:jc w:val="center"/>
        <w:rPr>
          <w:b/>
          <w:bCs/>
          <w:sz w:val="28"/>
          <w:szCs w:val="28"/>
        </w:rPr>
      </w:pPr>
      <w:r w:rsidRPr="00B3391E">
        <w:rPr>
          <w:b/>
          <w:bCs/>
          <w:sz w:val="28"/>
          <w:szCs w:val="28"/>
        </w:rPr>
        <w:t>Р А С П О РЯ Ж Е Н И Е</w:t>
      </w:r>
    </w:p>
    <w:p w:rsidR="007219BB" w:rsidRPr="00B3391E" w:rsidRDefault="007219BB" w:rsidP="003C1735">
      <w:pPr>
        <w:jc w:val="center"/>
        <w:rPr>
          <w:b/>
          <w:bCs/>
          <w:sz w:val="28"/>
          <w:szCs w:val="28"/>
        </w:rPr>
      </w:pPr>
    </w:p>
    <w:p w:rsidR="007219BB" w:rsidRPr="00B3391E" w:rsidRDefault="007219BB" w:rsidP="003C1735">
      <w:pPr>
        <w:jc w:val="center"/>
        <w:rPr>
          <w:sz w:val="28"/>
          <w:szCs w:val="28"/>
        </w:rPr>
      </w:pPr>
      <w:r w:rsidRPr="00B3391E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18 декабря 2012</w:t>
      </w:r>
      <w:r w:rsidRPr="00B3391E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260</w:t>
      </w:r>
    </w:p>
    <w:p w:rsidR="007219BB" w:rsidRPr="00B3391E" w:rsidRDefault="007219BB" w:rsidP="003C1735">
      <w:pPr>
        <w:jc w:val="center"/>
        <w:rPr>
          <w:sz w:val="28"/>
          <w:szCs w:val="28"/>
        </w:rPr>
      </w:pPr>
      <w:r w:rsidRPr="00B3391E">
        <w:rPr>
          <w:sz w:val="28"/>
          <w:szCs w:val="28"/>
        </w:rPr>
        <w:t>село Яренск</w:t>
      </w:r>
    </w:p>
    <w:p w:rsidR="007219BB" w:rsidRPr="00B3391E" w:rsidRDefault="007219BB" w:rsidP="003C1735">
      <w:pPr>
        <w:jc w:val="center"/>
        <w:rPr>
          <w:sz w:val="28"/>
          <w:szCs w:val="28"/>
        </w:rPr>
      </w:pPr>
    </w:p>
    <w:p w:rsidR="007219BB" w:rsidRPr="00B3391E" w:rsidRDefault="007219BB" w:rsidP="003C1735">
      <w:pPr>
        <w:jc w:val="center"/>
        <w:rPr>
          <w:sz w:val="28"/>
          <w:szCs w:val="28"/>
        </w:rPr>
      </w:pPr>
    </w:p>
    <w:p w:rsidR="007219BB" w:rsidRPr="00B3391E" w:rsidRDefault="007219BB" w:rsidP="003C1735">
      <w:pPr>
        <w:jc w:val="center"/>
        <w:rPr>
          <w:sz w:val="28"/>
          <w:szCs w:val="28"/>
        </w:rPr>
      </w:pPr>
    </w:p>
    <w:p w:rsidR="007219BB" w:rsidRPr="00B3391E" w:rsidRDefault="007219BB" w:rsidP="003C1735">
      <w:pPr>
        <w:jc w:val="center"/>
        <w:rPr>
          <w:sz w:val="28"/>
          <w:szCs w:val="28"/>
        </w:rPr>
      </w:pPr>
    </w:p>
    <w:p w:rsidR="007219BB" w:rsidRDefault="007219BB" w:rsidP="003C1735">
      <w:pPr>
        <w:jc w:val="center"/>
        <w:rPr>
          <w:sz w:val="28"/>
          <w:szCs w:val="28"/>
        </w:rPr>
      </w:pPr>
      <w:r w:rsidRPr="00B3391E">
        <w:rPr>
          <w:sz w:val="28"/>
          <w:szCs w:val="28"/>
        </w:rPr>
        <w:t>О</w:t>
      </w:r>
      <w:r>
        <w:rPr>
          <w:sz w:val="28"/>
          <w:szCs w:val="28"/>
        </w:rPr>
        <w:t>б утверждении Порядка завершения операций по исполнению бюджета МО «Ленский муниципальный район» в текущем финансовом году</w:t>
      </w:r>
    </w:p>
    <w:p w:rsidR="007219BB" w:rsidRPr="00B3391E" w:rsidRDefault="007219BB" w:rsidP="003C1735">
      <w:pPr>
        <w:jc w:val="center"/>
        <w:rPr>
          <w:sz w:val="28"/>
          <w:szCs w:val="28"/>
        </w:rPr>
      </w:pPr>
    </w:p>
    <w:p w:rsidR="007219BB" w:rsidRDefault="007219BB" w:rsidP="003C1735">
      <w:pPr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со статьей 242 Бюджетного кодекса Российской Федерации,  Положением Финансового отдела Администрации МО «Ленский муниципальный район» :</w:t>
      </w:r>
    </w:p>
    <w:p w:rsidR="007219BB" w:rsidRDefault="007219BB" w:rsidP="003C1735">
      <w:pPr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 завершения операций по исполнению бюджета МО «Ленский муниципальный район» в текущем финансовом году.</w:t>
      </w:r>
    </w:p>
    <w:p w:rsidR="007219BB" w:rsidRDefault="007219BB" w:rsidP="003C1735">
      <w:pPr>
        <w:rPr>
          <w:sz w:val="28"/>
          <w:szCs w:val="28"/>
        </w:rPr>
      </w:pPr>
      <w:r>
        <w:rPr>
          <w:sz w:val="28"/>
          <w:szCs w:val="28"/>
        </w:rPr>
        <w:t>2. Утвердить прилагаемый График завершения операций по исполнению бюджета МО «Ленский муниципальный район» 2012 года.</w:t>
      </w:r>
    </w:p>
    <w:p w:rsidR="007219BB" w:rsidRDefault="007219BB" w:rsidP="003C1735">
      <w:pPr>
        <w:rPr>
          <w:sz w:val="28"/>
          <w:szCs w:val="28"/>
        </w:rPr>
      </w:pPr>
      <w:r>
        <w:rPr>
          <w:sz w:val="28"/>
          <w:szCs w:val="28"/>
        </w:rPr>
        <w:t>3. Считать утратившим силу распоряжение Финансового отдела Администрации МО «Ленский муниципальный район» от 25.12.2008  №322.</w:t>
      </w:r>
    </w:p>
    <w:p w:rsidR="007219BB" w:rsidRDefault="007219BB" w:rsidP="003C1735">
      <w:pPr>
        <w:rPr>
          <w:sz w:val="28"/>
          <w:szCs w:val="28"/>
        </w:rPr>
      </w:pPr>
      <w:r>
        <w:rPr>
          <w:sz w:val="28"/>
          <w:szCs w:val="28"/>
        </w:rPr>
        <w:t>4.Контроль за исполнением настоящего распоряжения возложить на главного специалиста по вопросам финансирования Эрдман Л.Ю.</w:t>
      </w:r>
    </w:p>
    <w:p w:rsidR="007219BB" w:rsidRDefault="007219BB" w:rsidP="003C1735">
      <w:pPr>
        <w:rPr>
          <w:sz w:val="28"/>
          <w:szCs w:val="28"/>
        </w:rPr>
      </w:pPr>
    </w:p>
    <w:p w:rsidR="007219BB" w:rsidRDefault="007219BB" w:rsidP="003C1735">
      <w:pPr>
        <w:rPr>
          <w:sz w:val="28"/>
          <w:szCs w:val="28"/>
        </w:rPr>
      </w:pPr>
    </w:p>
    <w:p w:rsidR="007219BB" w:rsidRPr="00B3391E" w:rsidRDefault="007219BB" w:rsidP="003C1735">
      <w:pPr>
        <w:rPr>
          <w:sz w:val="28"/>
          <w:szCs w:val="28"/>
        </w:rPr>
      </w:pPr>
      <w:r>
        <w:rPr>
          <w:sz w:val="28"/>
          <w:szCs w:val="28"/>
        </w:rPr>
        <w:t>Заведующий</w:t>
      </w:r>
      <w:r w:rsidRPr="00B3391E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 xml:space="preserve">ым </w:t>
      </w:r>
      <w:r w:rsidRPr="00B3391E">
        <w:rPr>
          <w:sz w:val="28"/>
          <w:szCs w:val="28"/>
        </w:rPr>
        <w:t>отдел</w:t>
      </w:r>
      <w:r>
        <w:rPr>
          <w:sz w:val="28"/>
          <w:szCs w:val="28"/>
        </w:rPr>
        <w:t>ом</w:t>
      </w:r>
    </w:p>
    <w:p w:rsidR="007219BB" w:rsidRPr="00B3391E" w:rsidRDefault="007219BB" w:rsidP="003C1735">
      <w:pPr>
        <w:rPr>
          <w:sz w:val="28"/>
          <w:szCs w:val="28"/>
        </w:rPr>
      </w:pPr>
      <w:r w:rsidRPr="00B3391E">
        <w:rPr>
          <w:sz w:val="28"/>
          <w:szCs w:val="28"/>
        </w:rPr>
        <w:t>Администрации МО «Ленский</w:t>
      </w:r>
    </w:p>
    <w:p w:rsidR="007219BB" w:rsidRDefault="007219BB" w:rsidP="003C1735">
      <w:r>
        <w:rPr>
          <w:sz w:val="28"/>
          <w:szCs w:val="28"/>
        </w:rPr>
        <w:t>м</w:t>
      </w:r>
      <w:r w:rsidRPr="00B3391E">
        <w:rPr>
          <w:sz w:val="28"/>
          <w:szCs w:val="28"/>
        </w:rPr>
        <w:t xml:space="preserve">униципальный район» </w:t>
      </w:r>
      <w:r>
        <w:rPr>
          <w:sz w:val="28"/>
          <w:szCs w:val="28"/>
        </w:rPr>
        <w:t xml:space="preserve">  </w:t>
      </w:r>
      <w:r w:rsidRPr="00B3391E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Е.Ф.Галина</w:t>
      </w:r>
      <w:r>
        <w:t xml:space="preserve"> </w:t>
      </w:r>
    </w:p>
    <w:p w:rsidR="007219BB" w:rsidRDefault="007219BB" w:rsidP="003C1735"/>
    <w:p w:rsidR="007219BB" w:rsidRDefault="007219BB" w:rsidP="003C1735"/>
    <w:p w:rsidR="007219BB" w:rsidRDefault="007219BB" w:rsidP="003C1735"/>
    <w:p w:rsidR="007219BB" w:rsidRDefault="007219BB" w:rsidP="003C1735"/>
    <w:p w:rsidR="007219BB" w:rsidRDefault="007219BB" w:rsidP="003C1735"/>
    <w:p w:rsidR="007219BB" w:rsidRDefault="007219BB" w:rsidP="003C1735"/>
    <w:p w:rsidR="007219BB" w:rsidRPr="00F76889" w:rsidRDefault="007219BB" w:rsidP="00F76889"/>
    <w:p w:rsidR="007219BB" w:rsidRPr="00F76889" w:rsidRDefault="007219BB" w:rsidP="00F76889"/>
    <w:p w:rsidR="007219BB" w:rsidRPr="00F76889" w:rsidRDefault="007219BB" w:rsidP="00F76889"/>
    <w:p w:rsidR="007219BB" w:rsidRPr="00F76889" w:rsidRDefault="007219BB" w:rsidP="00F76889"/>
    <w:p w:rsidR="007219BB" w:rsidRDefault="007219BB" w:rsidP="00F76889"/>
    <w:p w:rsidR="007219BB" w:rsidRDefault="007219BB" w:rsidP="00F76889">
      <w:pPr>
        <w:jc w:val="center"/>
      </w:pPr>
      <w:r>
        <w:tab/>
      </w:r>
    </w:p>
    <w:p w:rsidR="007219BB" w:rsidRDefault="007219BB" w:rsidP="00F76889">
      <w:pPr>
        <w:jc w:val="center"/>
      </w:pPr>
    </w:p>
    <w:p w:rsidR="007219BB" w:rsidRDefault="007219BB" w:rsidP="00F76889">
      <w:pPr>
        <w:jc w:val="center"/>
      </w:pPr>
    </w:p>
    <w:p w:rsidR="007219BB" w:rsidRDefault="007219BB" w:rsidP="00F76889">
      <w:pPr>
        <w:jc w:val="center"/>
      </w:pPr>
    </w:p>
    <w:p w:rsidR="007219BB" w:rsidRDefault="007219BB" w:rsidP="00F76889"/>
    <w:p w:rsidR="007219BB" w:rsidRDefault="007219BB" w:rsidP="00F76889"/>
    <w:p w:rsidR="007219BB" w:rsidRDefault="007219BB" w:rsidP="00F76889"/>
    <w:p w:rsidR="007219BB" w:rsidRPr="003C1735" w:rsidRDefault="007219BB" w:rsidP="00F76889"/>
    <w:p w:rsidR="007219BB" w:rsidRPr="00F76889" w:rsidRDefault="007219BB" w:rsidP="00F76889">
      <w:pPr>
        <w:tabs>
          <w:tab w:val="left" w:pos="2154"/>
        </w:tabs>
      </w:pPr>
    </w:p>
    <w:sectPr w:rsidR="007219BB" w:rsidRPr="00F76889" w:rsidSect="00E82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72553"/>
    <w:multiLevelType w:val="hybridMultilevel"/>
    <w:tmpl w:val="2B7EF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F86608"/>
    <w:multiLevelType w:val="hybridMultilevel"/>
    <w:tmpl w:val="CDC2038E"/>
    <w:lvl w:ilvl="0" w:tplc="0C348B2E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5" w:hanging="360"/>
      </w:pPr>
    </w:lvl>
    <w:lvl w:ilvl="2" w:tplc="0419001B">
      <w:start w:val="1"/>
      <w:numFmt w:val="lowerRoman"/>
      <w:lvlText w:val="%3."/>
      <w:lvlJc w:val="right"/>
      <w:pPr>
        <w:ind w:left="1995" w:hanging="180"/>
      </w:pPr>
    </w:lvl>
    <w:lvl w:ilvl="3" w:tplc="0419000F">
      <w:start w:val="1"/>
      <w:numFmt w:val="decimal"/>
      <w:lvlText w:val="%4."/>
      <w:lvlJc w:val="left"/>
      <w:pPr>
        <w:ind w:left="2715" w:hanging="360"/>
      </w:pPr>
    </w:lvl>
    <w:lvl w:ilvl="4" w:tplc="04190019">
      <w:start w:val="1"/>
      <w:numFmt w:val="lowerLetter"/>
      <w:lvlText w:val="%5."/>
      <w:lvlJc w:val="left"/>
      <w:pPr>
        <w:ind w:left="3435" w:hanging="360"/>
      </w:pPr>
    </w:lvl>
    <w:lvl w:ilvl="5" w:tplc="0419001B">
      <w:start w:val="1"/>
      <w:numFmt w:val="lowerRoman"/>
      <w:lvlText w:val="%6."/>
      <w:lvlJc w:val="right"/>
      <w:pPr>
        <w:ind w:left="4155" w:hanging="180"/>
      </w:pPr>
    </w:lvl>
    <w:lvl w:ilvl="6" w:tplc="0419000F">
      <w:start w:val="1"/>
      <w:numFmt w:val="decimal"/>
      <w:lvlText w:val="%7."/>
      <w:lvlJc w:val="left"/>
      <w:pPr>
        <w:ind w:left="4875" w:hanging="360"/>
      </w:pPr>
    </w:lvl>
    <w:lvl w:ilvl="7" w:tplc="04190019">
      <w:start w:val="1"/>
      <w:numFmt w:val="lowerLetter"/>
      <w:lvlText w:val="%8."/>
      <w:lvlJc w:val="left"/>
      <w:pPr>
        <w:ind w:left="5595" w:hanging="360"/>
      </w:pPr>
    </w:lvl>
    <w:lvl w:ilvl="8" w:tplc="0419001B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675569CA"/>
    <w:multiLevelType w:val="hybridMultilevel"/>
    <w:tmpl w:val="C7908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6115"/>
    <w:rsid w:val="00003809"/>
    <w:rsid w:val="00004A2E"/>
    <w:rsid w:val="000112C4"/>
    <w:rsid w:val="00012FFA"/>
    <w:rsid w:val="00014C39"/>
    <w:rsid w:val="000301BF"/>
    <w:rsid w:val="00033E91"/>
    <w:rsid w:val="00055B38"/>
    <w:rsid w:val="0006403D"/>
    <w:rsid w:val="000679A9"/>
    <w:rsid w:val="000708F7"/>
    <w:rsid w:val="00073577"/>
    <w:rsid w:val="000741CF"/>
    <w:rsid w:val="000818BF"/>
    <w:rsid w:val="00082091"/>
    <w:rsid w:val="0008541D"/>
    <w:rsid w:val="0008542A"/>
    <w:rsid w:val="0008572F"/>
    <w:rsid w:val="0009128B"/>
    <w:rsid w:val="00092989"/>
    <w:rsid w:val="000A44A6"/>
    <w:rsid w:val="000A78B9"/>
    <w:rsid w:val="000B20E9"/>
    <w:rsid w:val="000C3108"/>
    <w:rsid w:val="000C528C"/>
    <w:rsid w:val="000C79BC"/>
    <w:rsid w:val="000D0244"/>
    <w:rsid w:val="000D0F51"/>
    <w:rsid w:val="000E69E7"/>
    <w:rsid w:val="000F2C66"/>
    <w:rsid w:val="000F6C32"/>
    <w:rsid w:val="00121617"/>
    <w:rsid w:val="00122FA6"/>
    <w:rsid w:val="00124B03"/>
    <w:rsid w:val="0012628D"/>
    <w:rsid w:val="0013577E"/>
    <w:rsid w:val="00136AC9"/>
    <w:rsid w:val="00140B84"/>
    <w:rsid w:val="00151889"/>
    <w:rsid w:val="001579ED"/>
    <w:rsid w:val="00157C7F"/>
    <w:rsid w:val="001601BB"/>
    <w:rsid w:val="001640FA"/>
    <w:rsid w:val="001645D9"/>
    <w:rsid w:val="00165199"/>
    <w:rsid w:val="00170299"/>
    <w:rsid w:val="00171FF4"/>
    <w:rsid w:val="0017701B"/>
    <w:rsid w:val="00177454"/>
    <w:rsid w:val="0019305C"/>
    <w:rsid w:val="00196BDC"/>
    <w:rsid w:val="001A00B1"/>
    <w:rsid w:val="001B12DB"/>
    <w:rsid w:val="001B1A55"/>
    <w:rsid w:val="001B63C8"/>
    <w:rsid w:val="001B67A2"/>
    <w:rsid w:val="001C1AD8"/>
    <w:rsid w:val="001D76BE"/>
    <w:rsid w:val="001E2B4A"/>
    <w:rsid w:val="001F24D8"/>
    <w:rsid w:val="001F53A5"/>
    <w:rsid w:val="0020252A"/>
    <w:rsid w:val="002036E9"/>
    <w:rsid w:val="00213F9C"/>
    <w:rsid w:val="00215AA2"/>
    <w:rsid w:val="00221257"/>
    <w:rsid w:val="002337CF"/>
    <w:rsid w:val="00235E03"/>
    <w:rsid w:val="00236D2B"/>
    <w:rsid w:val="00244CDB"/>
    <w:rsid w:val="00251F0A"/>
    <w:rsid w:val="00252A64"/>
    <w:rsid w:val="00254773"/>
    <w:rsid w:val="00265D92"/>
    <w:rsid w:val="00271770"/>
    <w:rsid w:val="00271911"/>
    <w:rsid w:val="00290FE6"/>
    <w:rsid w:val="002A5DBB"/>
    <w:rsid w:val="002B50B8"/>
    <w:rsid w:val="002B7A5F"/>
    <w:rsid w:val="002C2770"/>
    <w:rsid w:val="002C4C64"/>
    <w:rsid w:val="002C508E"/>
    <w:rsid w:val="002C6635"/>
    <w:rsid w:val="002D2835"/>
    <w:rsid w:val="002D34FB"/>
    <w:rsid w:val="00305A2D"/>
    <w:rsid w:val="0030780D"/>
    <w:rsid w:val="00311FB6"/>
    <w:rsid w:val="00312AF7"/>
    <w:rsid w:val="00317BA8"/>
    <w:rsid w:val="00320FF7"/>
    <w:rsid w:val="0032351E"/>
    <w:rsid w:val="00331078"/>
    <w:rsid w:val="003322B7"/>
    <w:rsid w:val="00332584"/>
    <w:rsid w:val="00333A0C"/>
    <w:rsid w:val="003341A2"/>
    <w:rsid w:val="00335D5B"/>
    <w:rsid w:val="003368EE"/>
    <w:rsid w:val="00342FEA"/>
    <w:rsid w:val="00343A83"/>
    <w:rsid w:val="003537A8"/>
    <w:rsid w:val="00361E7E"/>
    <w:rsid w:val="003654AA"/>
    <w:rsid w:val="00376DCA"/>
    <w:rsid w:val="0038094E"/>
    <w:rsid w:val="003870E7"/>
    <w:rsid w:val="0039003B"/>
    <w:rsid w:val="00390F0B"/>
    <w:rsid w:val="003A3F0B"/>
    <w:rsid w:val="003C1735"/>
    <w:rsid w:val="003C2B8E"/>
    <w:rsid w:val="003C7AA5"/>
    <w:rsid w:val="003E6D4E"/>
    <w:rsid w:val="003F17FC"/>
    <w:rsid w:val="003F2413"/>
    <w:rsid w:val="003F2C49"/>
    <w:rsid w:val="004004DE"/>
    <w:rsid w:val="0040436A"/>
    <w:rsid w:val="004047D3"/>
    <w:rsid w:val="0041588D"/>
    <w:rsid w:val="00416794"/>
    <w:rsid w:val="0042263A"/>
    <w:rsid w:val="00422C81"/>
    <w:rsid w:val="004230BB"/>
    <w:rsid w:val="00423324"/>
    <w:rsid w:val="00423BB6"/>
    <w:rsid w:val="004244CF"/>
    <w:rsid w:val="004254C8"/>
    <w:rsid w:val="004357F5"/>
    <w:rsid w:val="00436E1E"/>
    <w:rsid w:val="004377AA"/>
    <w:rsid w:val="004443F1"/>
    <w:rsid w:val="004452F5"/>
    <w:rsid w:val="00446D82"/>
    <w:rsid w:val="004515DB"/>
    <w:rsid w:val="00462ECD"/>
    <w:rsid w:val="004769CF"/>
    <w:rsid w:val="00486784"/>
    <w:rsid w:val="00490F46"/>
    <w:rsid w:val="004A12FB"/>
    <w:rsid w:val="004A42C6"/>
    <w:rsid w:val="004A4DF4"/>
    <w:rsid w:val="004C1506"/>
    <w:rsid w:val="004C4128"/>
    <w:rsid w:val="004D58D4"/>
    <w:rsid w:val="004D5C4B"/>
    <w:rsid w:val="004D66D4"/>
    <w:rsid w:val="004E0C97"/>
    <w:rsid w:val="004F4E31"/>
    <w:rsid w:val="004F5C4D"/>
    <w:rsid w:val="0050241E"/>
    <w:rsid w:val="00506214"/>
    <w:rsid w:val="0051085F"/>
    <w:rsid w:val="00510B81"/>
    <w:rsid w:val="00513B86"/>
    <w:rsid w:val="00527073"/>
    <w:rsid w:val="00530907"/>
    <w:rsid w:val="005315B6"/>
    <w:rsid w:val="00533FE0"/>
    <w:rsid w:val="00534F52"/>
    <w:rsid w:val="00540BCC"/>
    <w:rsid w:val="00542D3E"/>
    <w:rsid w:val="00555159"/>
    <w:rsid w:val="00562CB3"/>
    <w:rsid w:val="0057290C"/>
    <w:rsid w:val="0058399A"/>
    <w:rsid w:val="005D1B7E"/>
    <w:rsid w:val="005D2548"/>
    <w:rsid w:val="005D7872"/>
    <w:rsid w:val="005E2A69"/>
    <w:rsid w:val="005F0C3E"/>
    <w:rsid w:val="005F720A"/>
    <w:rsid w:val="00603612"/>
    <w:rsid w:val="00603B42"/>
    <w:rsid w:val="00607679"/>
    <w:rsid w:val="00612D90"/>
    <w:rsid w:val="0061599A"/>
    <w:rsid w:val="006164F0"/>
    <w:rsid w:val="0061708A"/>
    <w:rsid w:val="0062001D"/>
    <w:rsid w:val="00621D30"/>
    <w:rsid w:val="006230D8"/>
    <w:rsid w:val="00624EF8"/>
    <w:rsid w:val="006323F9"/>
    <w:rsid w:val="00632A6D"/>
    <w:rsid w:val="00637654"/>
    <w:rsid w:val="00645176"/>
    <w:rsid w:val="00647406"/>
    <w:rsid w:val="006476F6"/>
    <w:rsid w:val="00661CFC"/>
    <w:rsid w:val="00661DD4"/>
    <w:rsid w:val="0066246F"/>
    <w:rsid w:val="006633CD"/>
    <w:rsid w:val="00667CF3"/>
    <w:rsid w:val="00677615"/>
    <w:rsid w:val="006805A7"/>
    <w:rsid w:val="00687FBF"/>
    <w:rsid w:val="006934DD"/>
    <w:rsid w:val="0069394B"/>
    <w:rsid w:val="006A0C47"/>
    <w:rsid w:val="006A0D0F"/>
    <w:rsid w:val="006A4A7A"/>
    <w:rsid w:val="006B08AC"/>
    <w:rsid w:val="006B3D40"/>
    <w:rsid w:val="006B4143"/>
    <w:rsid w:val="006B5A23"/>
    <w:rsid w:val="006C12DE"/>
    <w:rsid w:val="006C2F53"/>
    <w:rsid w:val="006C74A3"/>
    <w:rsid w:val="006D5449"/>
    <w:rsid w:val="006D5489"/>
    <w:rsid w:val="006E33A4"/>
    <w:rsid w:val="006E64CC"/>
    <w:rsid w:val="006F22BE"/>
    <w:rsid w:val="006F5945"/>
    <w:rsid w:val="006F7E04"/>
    <w:rsid w:val="0070202B"/>
    <w:rsid w:val="007128EF"/>
    <w:rsid w:val="00714413"/>
    <w:rsid w:val="007219BB"/>
    <w:rsid w:val="00724EBF"/>
    <w:rsid w:val="00727DC8"/>
    <w:rsid w:val="00730A80"/>
    <w:rsid w:val="00731A60"/>
    <w:rsid w:val="007331F2"/>
    <w:rsid w:val="00733E53"/>
    <w:rsid w:val="0073752E"/>
    <w:rsid w:val="007378BB"/>
    <w:rsid w:val="00740FD9"/>
    <w:rsid w:val="00747DEA"/>
    <w:rsid w:val="00755747"/>
    <w:rsid w:val="0076752F"/>
    <w:rsid w:val="00773D6A"/>
    <w:rsid w:val="0077430C"/>
    <w:rsid w:val="007758CE"/>
    <w:rsid w:val="00785439"/>
    <w:rsid w:val="007931D6"/>
    <w:rsid w:val="00793ACD"/>
    <w:rsid w:val="00795B45"/>
    <w:rsid w:val="007A275E"/>
    <w:rsid w:val="007B0359"/>
    <w:rsid w:val="007B0DE6"/>
    <w:rsid w:val="007D5777"/>
    <w:rsid w:val="007D7488"/>
    <w:rsid w:val="007E0135"/>
    <w:rsid w:val="007E17DC"/>
    <w:rsid w:val="007E3245"/>
    <w:rsid w:val="007E538F"/>
    <w:rsid w:val="007F031B"/>
    <w:rsid w:val="007F0FFC"/>
    <w:rsid w:val="00800DF8"/>
    <w:rsid w:val="00805331"/>
    <w:rsid w:val="00805DD0"/>
    <w:rsid w:val="008060CA"/>
    <w:rsid w:val="008067EE"/>
    <w:rsid w:val="00813500"/>
    <w:rsid w:val="008179E1"/>
    <w:rsid w:val="008245BC"/>
    <w:rsid w:val="00824F2C"/>
    <w:rsid w:val="008269AB"/>
    <w:rsid w:val="0083409A"/>
    <w:rsid w:val="0085154E"/>
    <w:rsid w:val="00855DA0"/>
    <w:rsid w:val="00857591"/>
    <w:rsid w:val="008611C2"/>
    <w:rsid w:val="00862852"/>
    <w:rsid w:val="0088123B"/>
    <w:rsid w:val="00884C88"/>
    <w:rsid w:val="0089417A"/>
    <w:rsid w:val="008A05B7"/>
    <w:rsid w:val="008A0CF5"/>
    <w:rsid w:val="008A1B3A"/>
    <w:rsid w:val="008A3BD6"/>
    <w:rsid w:val="008A709A"/>
    <w:rsid w:val="008B6C0A"/>
    <w:rsid w:val="008B7070"/>
    <w:rsid w:val="008C1051"/>
    <w:rsid w:val="008C4524"/>
    <w:rsid w:val="008D0FE6"/>
    <w:rsid w:val="008E5FEF"/>
    <w:rsid w:val="008F2ABD"/>
    <w:rsid w:val="008F6914"/>
    <w:rsid w:val="00900C44"/>
    <w:rsid w:val="00901073"/>
    <w:rsid w:val="00904A32"/>
    <w:rsid w:val="0091492E"/>
    <w:rsid w:val="00920165"/>
    <w:rsid w:val="00935B51"/>
    <w:rsid w:val="00943D89"/>
    <w:rsid w:val="00963ED4"/>
    <w:rsid w:val="00965488"/>
    <w:rsid w:val="00965B01"/>
    <w:rsid w:val="00987594"/>
    <w:rsid w:val="00993BB3"/>
    <w:rsid w:val="00993BEF"/>
    <w:rsid w:val="00997594"/>
    <w:rsid w:val="009A3AA8"/>
    <w:rsid w:val="009A7150"/>
    <w:rsid w:val="009B5D20"/>
    <w:rsid w:val="009B7980"/>
    <w:rsid w:val="009E4C43"/>
    <w:rsid w:val="009E74DE"/>
    <w:rsid w:val="00A02B6D"/>
    <w:rsid w:val="00A06967"/>
    <w:rsid w:val="00A2084D"/>
    <w:rsid w:val="00A209BF"/>
    <w:rsid w:val="00A22F00"/>
    <w:rsid w:val="00A27CAE"/>
    <w:rsid w:val="00A3791C"/>
    <w:rsid w:val="00A43B07"/>
    <w:rsid w:val="00A451A3"/>
    <w:rsid w:val="00A54458"/>
    <w:rsid w:val="00A5498D"/>
    <w:rsid w:val="00A54D8B"/>
    <w:rsid w:val="00A5709C"/>
    <w:rsid w:val="00A60A6F"/>
    <w:rsid w:val="00A64304"/>
    <w:rsid w:val="00A65DBC"/>
    <w:rsid w:val="00A66A30"/>
    <w:rsid w:val="00A67129"/>
    <w:rsid w:val="00A71696"/>
    <w:rsid w:val="00A72C74"/>
    <w:rsid w:val="00A927D6"/>
    <w:rsid w:val="00A96A8C"/>
    <w:rsid w:val="00A9720D"/>
    <w:rsid w:val="00AA41B6"/>
    <w:rsid w:val="00AA4E30"/>
    <w:rsid w:val="00AB6777"/>
    <w:rsid w:val="00AB6973"/>
    <w:rsid w:val="00AB6F18"/>
    <w:rsid w:val="00AC25BB"/>
    <w:rsid w:val="00AC6564"/>
    <w:rsid w:val="00AD0BD2"/>
    <w:rsid w:val="00AD0DDF"/>
    <w:rsid w:val="00AE3839"/>
    <w:rsid w:val="00AF00F4"/>
    <w:rsid w:val="00AF24CA"/>
    <w:rsid w:val="00B05F0D"/>
    <w:rsid w:val="00B162DE"/>
    <w:rsid w:val="00B22271"/>
    <w:rsid w:val="00B26FDE"/>
    <w:rsid w:val="00B272E2"/>
    <w:rsid w:val="00B330E6"/>
    <w:rsid w:val="00B3391E"/>
    <w:rsid w:val="00B35ECB"/>
    <w:rsid w:val="00B41222"/>
    <w:rsid w:val="00B433D1"/>
    <w:rsid w:val="00B4481D"/>
    <w:rsid w:val="00B65EFD"/>
    <w:rsid w:val="00B71F5C"/>
    <w:rsid w:val="00B90FE7"/>
    <w:rsid w:val="00B91A7B"/>
    <w:rsid w:val="00BA0262"/>
    <w:rsid w:val="00BA6115"/>
    <w:rsid w:val="00BB3113"/>
    <w:rsid w:val="00BB56F2"/>
    <w:rsid w:val="00BB5774"/>
    <w:rsid w:val="00BB5929"/>
    <w:rsid w:val="00BB5DB2"/>
    <w:rsid w:val="00BC68E1"/>
    <w:rsid w:val="00BC7015"/>
    <w:rsid w:val="00BD480C"/>
    <w:rsid w:val="00BD51CD"/>
    <w:rsid w:val="00BE499C"/>
    <w:rsid w:val="00BE618F"/>
    <w:rsid w:val="00C00309"/>
    <w:rsid w:val="00C06C69"/>
    <w:rsid w:val="00C07100"/>
    <w:rsid w:val="00C100A7"/>
    <w:rsid w:val="00C17A12"/>
    <w:rsid w:val="00C21153"/>
    <w:rsid w:val="00C232A5"/>
    <w:rsid w:val="00C25143"/>
    <w:rsid w:val="00C2520C"/>
    <w:rsid w:val="00C3373B"/>
    <w:rsid w:val="00C34AA5"/>
    <w:rsid w:val="00C3690D"/>
    <w:rsid w:val="00C41297"/>
    <w:rsid w:val="00C551C2"/>
    <w:rsid w:val="00C5540B"/>
    <w:rsid w:val="00C60293"/>
    <w:rsid w:val="00C64366"/>
    <w:rsid w:val="00C664EF"/>
    <w:rsid w:val="00C673C7"/>
    <w:rsid w:val="00C71447"/>
    <w:rsid w:val="00C771AE"/>
    <w:rsid w:val="00C819F8"/>
    <w:rsid w:val="00C821FA"/>
    <w:rsid w:val="00C82FB3"/>
    <w:rsid w:val="00C9097F"/>
    <w:rsid w:val="00CA444F"/>
    <w:rsid w:val="00CB3505"/>
    <w:rsid w:val="00CB510B"/>
    <w:rsid w:val="00CC0B0A"/>
    <w:rsid w:val="00CC0D97"/>
    <w:rsid w:val="00CC22C5"/>
    <w:rsid w:val="00CC40A5"/>
    <w:rsid w:val="00CD0F66"/>
    <w:rsid w:val="00CD742A"/>
    <w:rsid w:val="00CD7B64"/>
    <w:rsid w:val="00CE4E8D"/>
    <w:rsid w:val="00CE7CE7"/>
    <w:rsid w:val="00CF326C"/>
    <w:rsid w:val="00CF763A"/>
    <w:rsid w:val="00D209F0"/>
    <w:rsid w:val="00D24B09"/>
    <w:rsid w:val="00D26DCB"/>
    <w:rsid w:val="00D27926"/>
    <w:rsid w:val="00D32D9B"/>
    <w:rsid w:val="00D33062"/>
    <w:rsid w:val="00D41A0D"/>
    <w:rsid w:val="00D448DE"/>
    <w:rsid w:val="00D46852"/>
    <w:rsid w:val="00D54367"/>
    <w:rsid w:val="00D56AA4"/>
    <w:rsid w:val="00D61810"/>
    <w:rsid w:val="00D67342"/>
    <w:rsid w:val="00D73026"/>
    <w:rsid w:val="00D737DD"/>
    <w:rsid w:val="00D85CE7"/>
    <w:rsid w:val="00D867ED"/>
    <w:rsid w:val="00D91046"/>
    <w:rsid w:val="00D92BD9"/>
    <w:rsid w:val="00DA35B8"/>
    <w:rsid w:val="00DB07AE"/>
    <w:rsid w:val="00DC27F7"/>
    <w:rsid w:val="00DC3A92"/>
    <w:rsid w:val="00DC5B9A"/>
    <w:rsid w:val="00DD239F"/>
    <w:rsid w:val="00DD4EB1"/>
    <w:rsid w:val="00DE0979"/>
    <w:rsid w:val="00DE271B"/>
    <w:rsid w:val="00DF0AA9"/>
    <w:rsid w:val="00DF0B84"/>
    <w:rsid w:val="00E033A8"/>
    <w:rsid w:val="00E05F9D"/>
    <w:rsid w:val="00E10B09"/>
    <w:rsid w:val="00E17FCB"/>
    <w:rsid w:val="00E25089"/>
    <w:rsid w:val="00E25293"/>
    <w:rsid w:val="00E2579E"/>
    <w:rsid w:val="00E26107"/>
    <w:rsid w:val="00E26FD1"/>
    <w:rsid w:val="00E27DA6"/>
    <w:rsid w:val="00E42D57"/>
    <w:rsid w:val="00E5183E"/>
    <w:rsid w:val="00E51E15"/>
    <w:rsid w:val="00E5217A"/>
    <w:rsid w:val="00E61534"/>
    <w:rsid w:val="00E631A8"/>
    <w:rsid w:val="00E740BF"/>
    <w:rsid w:val="00E76C98"/>
    <w:rsid w:val="00E82206"/>
    <w:rsid w:val="00E82AAF"/>
    <w:rsid w:val="00E85D7F"/>
    <w:rsid w:val="00E86065"/>
    <w:rsid w:val="00E945EE"/>
    <w:rsid w:val="00EC2EE7"/>
    <w:rsid w:val="00ED0A13"/>
    <w:rsid w:val="00ED75BA"/>
    <w:rsid w:val="00EE199D"/>
    <w:rsid w:val="00EE4817"/>
    <w:rsid w:val="00EE4FC2"/>
    <w:rsid w:val="00EE78EB"/>
    <w:rsid w:val="00EF2AFF"/>
    <w:rsid w:val="00F0153B"/>
    <w:rsid w:val="00F016CD"/>
    <w:rsid w:val="00F0525F"/>
    <w:rsid w:val="00F14AD9"/>
    <w:rsid w:val="00F161CD"/>
    <w:rsid w:val="00F22C8F"/>
    <w:rsid w:val="00F22F80"/>
    <w:rsid w:val="00F2628C"/>
    <w:rsid w:val="00F26F66"/>
    <w:rsid w:val="00F27880"/>
    <w:rsid w:val="00F3283B"/>
    <w:rsid w:val="00F436E6"/>
    <w:rsid w:val="00F51843"/>
    <w:rsid w:val="00F63626"/>
    <w:rsid w:val="00F71DC0"/>
    <w:rsid w:val="00F75F50"/>
    <w:rsid w:val="00F76889"/>
    <w:rsid w:val="00F817D7"/>
    <w:rsid w:val="00F84FD1"/>
    <w:rsid w:val="00F85917"/>
    <w:rsid w:val="00F95F1B"/>
    <w:rsid w:val="00FA145F"/>
    <w:rsid w:val="00FA477B"/>
    <w:rsid w:val="00FB1383"/>
    <w:rsid w:val="00FB2E77"/>
    <w:rsid w:val="00FB56E1"/>
    <w:rsid w:val="00FC495A"/>
    <w:rsid w:val="00FD3FAF"/>
    <w:rsid w:val="00FE0B24"/>
    <w:rsid w:val="00FE0D09"/>
    <w:rsid w:val="00FE2C50"/>
    <w:rsid w:val="00FF0F42"/>
    <w:rsid w:val="00FF27DB"/>
    <w:rsid w:val="00FF30AC"/>
    <w:rsid w:val="00FF3886"/>
    <w:rsid w:val="00FF4615"/>
    <w:rsid w:val="00FF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7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611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harChar">
    <w:name w:val="Char Char"/>
    <w:basedOn w:val="Normal"/>
    <w:autoRedefine/>
    <w:uiPriority w:val="99"/>
    <w:rsid w:val="001B63C8"/>
    <w:pPr>
      <w:spacing w:after="160" w:line="240" w:lineRule="exact"/>
    </w:pPr>
    <w:rPr>
      <w:sz w:val="28"/>
      <w:szCs w:val="28"/>
      <w:lang w:val="en-US" w:eastAsia="en-US"/>
    </w:rPr>
  </w:style>
  <w:style w:type="table" w:styleId="TableGrid">
    <w:name w:val="Table Grid"/>
    <w:basedOn w:val="TableNormal"/>
    <w:uiPriority w:val="99"/>
    <w:locked/>
    <w:rsid w:val="00F7688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377</TotalTime>
  <Pages>2</Pages>
  <Words>168</Words>
  <Characters>961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2012-12-28T08:45:00Z</cp:lastPrinted>
  <dcterms:created xsi:type="dcterms:W3CDTF">2012-12-13T07:17:00Z</dcterms:created>
  <dcterms:modified xsi:type="dcterms:W3CDTF">2012-12-28T11:14:00Z</dcterms:modified>
</cp:coreProperties>
</file>